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37CB8" w14:textId="77777777" w:rsidR="0027043B" w:rsidRDefault="0027043B" w:rsidP="002704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BLODE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F344E34" w14:textId="77777777" w:rsidR="0027043B" w:rsidRDefault="0027043B" w:rsidP="002704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64A8CC93" w14:textId="77777777" w:rsidR="0027043B" w:rsidRDefault="0027043B" w:rsidP="002704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BD1046" w14:textId="77777777" w:rsidR="0027043B" w:rsidRDefault="0027043B" w:rsidP="002704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26245A" w14:textId="77777777" w:rsidR="0027043B" w:rsidRDefault="0027043B" w:rsidP="0027043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0C4D38C9" w14:textId="77777777" w:rsidR="0027043B" w:rsidRDefault="0027043B" w:rsidP="0027043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m.10,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9883152" w14:textId="77777777" w:rsidR="0027043B" w:rsidRDefault="0027043B" w:rsidP="0027043B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8D8C709" w14:textId="77777777" w:rsidR="0027043B" w:rsidRDefault="0027043B" w:rsidP="002704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586DF4" w14:textId="77777777" w:rsidR="0027043B" w:rsidRDefault="0027043B" w:rsidP="002704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7EF9BD" w14:textId="77777777" w:rsidR="0027043B" w:rsidRDefault="0027043B" w:rsidP="002704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November 2021</w:t>
      </w:r>
    </w:p>
    <w:p w14:paraId="5980F11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E9FF7" w14:textId="77777777" w:rsidR="0027043B" w:rsidRDefault="0027043B" w:rsidP="009139A6">
      <w:r>
        <w:separator/>
      </w:r>
    </w:p>
  </w:endnote>
  <w:endnote w:type="continuationSeparator" w:id="0">
    <w:p w14:paraId="585DCA60" w14:textId="77777777" w:rsidR="0027043B" w:rsidRDefault="002704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CCA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940F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3CC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D1555" w14:textId="77777777" w:rsidR="0027043B" w:rsidRDefault="0027043B" w:rsidP="009139A6">
      <w:r>
        <w:separator/>
      </w:r>
    </w:p>
  </w:footnote>
  <w:footnote w:type="continuationSeparator" w:id="0">
    <w:p w14:paraId="0CFEC0F1" w14:textId="77777777" w:rsidR="0027043B" w:rsidRDefault="002704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219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D00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BDD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43B"/>
    <w:rsid w:val="000666E0"/>
    <w:rsid w:val="002510B7"/>
    <w:rsid w:val="0027043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CE062"/>
  <w15:chartTrackingRefBased/>
  <w15:docId w15:val="{055E801B-317D-402F-AB1F-084CF7D25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2021-12-23T21:35:00Z</dcterms:created>
  <dcterms:modified xsi:type="dcterms:W3CDTF">2021-12-23T21:35:00Z</dcterms:modified>
</cp:coreProperties>
</file>